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1A82D" w14:textId="77777777" w:rsidR="00096A7B" w:rsidRDefault="00096A7B" w:rsidP="00096A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CAVELL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DDDA102" w14:textId="77777777" w:rsidR="00096A7B" w:rsidRDefault="00096A7B" w:rsidP="00096A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A76C1B0" w14:textId="77777777" w:rsidR="00096A7B" w:rsidRDefault="00096A7B" w:rsidP="00096A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8F14F5C" w14:textId="77777777" w:rsidR="00096A7B" w:rsidRDefault="00096A7B" w:rsidP="00096A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C7E4EC5" w14:textId="77777777" w:rsidR="00096A7B" w:rsidRDefault="00096A7B" w:rsidP="00096A7B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54A0A6F1" w14:textId="77777777" w:rsidR="00096A7B" w:rsidRPr="00065994" w:rsidRDefault="00096A7B" w:rsidP="00096A7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231616A" w14:textId="77777777" w:rsidR="00096A7B" w:rsidRPr="00065994" w:rsidRDefault="00096A7B" w:rsidP="00096A7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B72EEA2" w14:textId="77777777" w:rsidR="00096A7B" w:rsidRDefault="00096A7B" w:rsidP="00096A7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3398F7F" w14:textId="77777777" w:rsidR="00096A7B" w:rsidRDefault="00096A7B" w:rsidP="00096A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242E264" w14:textId="77777777" w:rsidR="00096A7B" w:rsidRDefault="00096A7B" w:rsidP="00096A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AF3D57E" w14:textId="77777777" w:rsidR="00096A7B" w:rsidRDefault="00096A7B" w:rsidP="00096A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September 2023</w:t>
      </w:r>
    </w:p>
    <w:p w14:paraId="66C12D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7581C" w14:textId="77777777" w:rsidR="00096A7B" w:rsidRDefault="00096A7B" w:rsidP="009139A6">
      <w:r>
        <w:separator/>
      </w:r>
    </w:p>
  </w:endnote>
  <w:endnote w:type="continuationSeparator" w:id="0">
    <w:p w14:paraId="76085324" w14:textId="77777777" w:rsidR="00096A7B" w:rsidRDefault="00096A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79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9B5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C69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06696" w14:textId="77777777" w:rsidR="00096A7B" w:rsidRDefault="00096A7B" w:rsidP="009139A6">
      <w:r>
        <w:separator/>
      </w:r>
    </w:p>
  </w:footnote>
  <w:footnote w:type="continuationSeparator" w:id="0">
    <w:p w14:paraId="13F74BBB" w14:textId="77777777" w:rsidR="00096A7B" w:rsidRDefault="00096A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4BE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0F8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838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A7B"/>
    <w:rsid w:val="000666E0"/>
    <w:rsid w:val="00096A7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FF508"/>
  <w15:chartTrackingRefBased/>
  <w15:docId w15:val="{BDB2339A-D3AB-4912-A229-AC54D806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2023-09-30T16:14:00Z</dcterms:created>
  <dcterms:modified xsi:type="dcterms:W3CDTF">2023-09-30T16:15:00Z</dcterms:modified>
</cp:coreProperties>
</file>